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58C69" w14:textId="77777777" w:rsidR="00E64CA5" w:rsidRDefault="00E64CA5" w:rsidP="00E64C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SOMERBY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1FC85CC8" w14:textId="77777777" w:rsidR="00E64CA5" w:rsidRDefault="00E64CA5" w:rsidP="00E64C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Skinner.</w:t>
      </w:r>
    </w:p>
    <w:p w14:paraId="649C26D1" w14:textId="77777777" w:rsidR="00E64CA5" w:rsidRDefault="00E64CA5" w:rsidP="00E64CA5">
      <w:pPr>
        <w:pStyle w:val="NoSpacing"/>
        <w:rPr>
          <w:rFonts w:cs="Times New Roman"/>
          <w:szCs w:val="24"/>
        </w:rPr>
      </w:pPr>
    </w:p>
    <w:p w14:paraId="558A08AD" w14:textId="77777777" w:rsidR="00E64CA5" w:rsidRDefault="00E64CA5" w:rsidP="00E64CA5">
      <w:pPr>
        <w:pStyle w:val="NoSpacing"/>
        <w:rPr>
          <w:rFonts w:cs="Times New Roman"/>
          <w:szCs w:val="24"/>
        </w:rPr>
      </w:pPr>
    </w:p>
    <w:p w14:paraId="2B7BAC24" w14:textId="77777777" w:rsidR="00E64CA5" w:rsidRDefault="00E64CA5" w:rsidP="00E64CA5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13 Sep.1454</w:t>
      </w:r>
      <w:r>
        <w:rPr>
          <w:rFonts w:cs="Times New Roman"/>
          <w:szCs w:val="24"/>
        </w:rPr>
        <w:tab/>
        <w:t xml:space="preserve">Gift of his goods and chattels to Thomas </w:t>
      </w:r>
      <w:proofErr w:type="spellStart"/>
      <w:r>
        <w:rPr>
          <w:rFonts w:cs="Times New Roman"/>
          <w:szCs w:val="24"/>
        </w:rPr>
        <w:t>Froddesham</w:t>
      </w:r>
      <w:proofErr w:type="spellEnd"/>
      <w:r>
        <w:rPr>
          <w:rFonts w:cs="Times New Roman"/>
          <w:szCs w:val="24"/>
        </w:rPr>
        <w:t xml:space="preserve"> of London, scrivener(q.v.), William Eyre of London, pewterer(q.v.), Henry </w:t>
      </w:r>
      <w:proofErr w:type="spellStart"/>
      <w:r>
        <w:rPr>
          <w:rFonts w:cs="Times New Roman"/>
          <w:szCs w:val="24"/>
        </w:rPr>
        <w:t>Asshbourn</w:t>
      </w:r>
      <w:proofErr w:type="spellEnd"/>
      <w:r>
        <w:rPr>
          <w:rFonts w:cs="Times New Roman"/>
          <w:szCs w:val="24"/>
        </w:rPr>
        <w:t xml:space="preserve"> of London,</w:t>
      </w:r>
    </w:p>
    <w:p w14:paraId="4287AC02" w14:textId="77777777" w:rsidR="00E64CA5" w:rsidRDefault="00E64CA5" w:rsidP="00E64CA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scrivener(q.v.), and Thomas Prees of London(q.v.).</w:t>
      </w:r>
    </w:p>
    <w:p w14:paraId="69DE94C7" w14:textId="77777777" w:rsidR="00E64CA5" w:rsidRDefault="00E64CA5" w:rsidP="00E64CA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(C.C.R. 1454-61 p.27)</w:t>
      </w:r>
    </w:p>
    <w:p w14:paraId="1AFE7E25" w14:textId="77777777" w:rsidR="00E64CA5" w:rsidRDefault="00E64CA5" w:rsidP="00E64CA5">
      <w:pPr>
        <w:pStyle w:val="NoSpacing"/>
        <w:rPr>
          <w:rFonts w:cs="Times New Roman"/>
          <w:szCs w:val="24"/>
        </w:rPr>
      </w:pPr>
    </w:p>
    <w:p w14:paraId="303A21D7" w14:textId="77777777" w:rsidR="00E64CA5" w:rsidRDefault="00E64CA5" w:rsidP="00E64CA5">
      <w:pPr>
        <w:pStyle w:val="NoSpacing"/>
        <w:rPr>
          <w:rFonts w:cs="Times New Roman"/>
          <w:szCs w:val="24"/>
        </w:rPr>
      </w:pPr>
    </w:p>
    <w:p w14:paraId="41310B20" w14:textId="77777777" w:rsidR="00E64CA5" w:rsidRDefault="00E64CA5" w:rsidP="00E64CA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February 2024</w:t>
      </w:r>
    </w:p>
    <w:p w14:paraId="72DCAA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5AD6" w14:textId="77777777" w:rsidR="00E64CA5" w:rsidRDefault="00E64CA5" w:rsidP="009139A6">
      <w:r>
        <w:separator/>
      </w:r>
    </w:p>
  </w:endnote>
  <w:endnote w:type="continuationSeparator" w:id="0">
    <w:p w14:paraId="7869F7DA" w14:textId="77777777" w:rsidR="00E64CA5" w:rsidRDefault="00E64CA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84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2E5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CC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40E8" w14:textId="77777777" w:rsidR="00E64CA5" w:rsidRDefault="00E64CA5" w:rsidP="009139A6">
      <w:r>
        <w:separator/>
      </w:r>
    </w:p>
  </w:footnote>
  <w:footnote w:type="continuationSeparator" w:id="0">
    <w:p w14:paraId="5C1D8C11" w14:textId="77777777" w:rsidR="00E64CA5" w:rsidRDefault="00E64CA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C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62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2C5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CA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64CA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9D25C"/>
  <w15:chartTrackingRefBased/>
  <w15:docId w15:val="{E9C120EC-5E04-49E9-B0D6-5A01A86D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2024-02-15T15:38:00Z</dcterms:created>
  <dcterms:modified xsi:type="dcterms:W3CDTF">2024-02-15T15:39:00Z</dcterms:modified>
</cp:coreProperties>
</file>